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C90C3" w14:textId="77777777" w:rsidR="00163008" w:rsidRDefault="00163008" w:rsidP="00163008">
      <w:pPr>
        <w:pStyle w:val="NoSpacing"/>
      </w:pPr>
      <w:r>
        <w:rPr>
          <w:u w:val="single"/>
        </w:rPr>
        <w:t>Robert FUNK</w:t>
      </w:r>
      <w:r>
        <w:t xml:space="preserve">      (fl.1483)</w:t>
      </w:r>
    </w:p>
    <w:p w14:paraId="3EBA890B" w14:textId="77777777" w:rsidR="00163008" w:rsidRDefault="00163008" w:rsidP="00163008">
      <w:pPr>
        <w:pStyle w:val="NoSpacing"/>
      </w:pPr>
      <w:r>
        <w:t>of Knapton, Norfolk. Butcher.</w:t>
      </w:r>
    </w:p>
    <w:p w14:paraId="15283CBF" w14:textId="77777777" w:rsidR="00163008" w:rsidRDefault="00163008" w:rsidP="00163008">
      <w:pPr>
        <w:pStyle w:val="NoSpacing"/>
      </w:pPr>
    </w:p>
    <w:p w14:paraId="43AF2562" w14:textId="77777777" w:rsidR="00163008" w:rsidRDefault="00163008" w:rsidP="00163008">
      <w:pPr>
        <w:pStyle w:val="NoSpacing"/>
      </w:pPr>
    </w:p>
    <w:p w14:paraId="3139EAB5" w14:textId="77777777" w:rsidR="00163008" w:rsidRDefault="00163008" w:rsidP="00163008">
      <w:pPr>
        <w:pStyle w:val="NoSpacing"/>
      </w:pPr>
      <w:r>
        <w:tab/>
        <w:t>1483</w:t>
      </w:r>
      <w:r>
        <w:tab/>
        <w:t xml:space="preserve">William </w:t>
      </w:r>
      <w:proofErr w:type="spellStart"/>
      <w:r>
        <w:t>Dengayn</w:t>
      </w:r>
      <w:proofErr w:type="spellEnd"/>
      <w:r>
        <w:t xml:space="preserve">(q.v.) brough a plaint of debt against him and Richard </w:t>
      </w:r>
      <w:proofErr w:type="spellStart"/>
      <w:r>
        <w:t>Kyng</w:t>
      </w:r>
      <w:proofErr w:type="spellEnd"/>
    </w:p>
    <w:p w14:paraId="15EDEDE2" w14:textId="77777777" w:rsidR="00163008" w:rsidRDefault="00163008" w:rsidP="00163008">
      <w:pPr>
        <w:pStyle w:val="NoSpacing"/>
      </w:pPr>
      <w:r>
        <w:tab/>
      </w:r>
      <w:r>
        <w:tab/>
        <w:t xml:space="preserve">of </w:t>
      </w:r>
      <w:proofErr w:type="spellStart"/>
      <w:r>
        <w:t>Brumstead</w:t>
      </w:r>
      <w:proofErr w:type="spellEnd"/>
      <w:r>
        <w:t>(q.v.).</w:t>
      </w:r>
    </w:p>
    <w:p w14:paraId="63CBBF8E" w14:textId="77777777" w:rsidR="00163008" w:rsidRDefault="00163008" w:rsidP="00163008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1A809D3B" w14:textId="77777777" w:rsidR="00163008" w:rsidRDefault="00163008" w:rsidP="00163008">
      <w:pPr>
        <w:pStyle w:val="NoSpacing"/>
      </w:pPr>
    </w:p>
    <w:p w14:paraId="531C9076" w14:textId="77777777" w:rsidR="00163008" w:rsidRDefault="00163008" w:rsidP="00163008">
      <w:pPr>
        <w:pStyle w:val="NoSpacing"/>
      </w:pPr>
    </w:p>
    <w:p w14:paraId="09DEE945" w14:textId="77777777" w:rsidR="00163008" w:rsidRDefault="00163008" w:rsidP="00163008">
      <w:pPr>
        <w:pStyle w:val="NoSpacing"/>
      </w:pPr>
      <w:r>
        <w:t>12 December 2019</w:t>
      </w:r>
    </w:p>
    <w:p w14:paraId="55067383" w14:textId="77777777" w:rsidR="006B2F86" w:rsidRPr="00E71FC3" w:rsidRDefault="0016300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50289" w14:textId="77777777" w:rsidR="00163008" w:rsidRDefault="00163008" w:rsidP="00E71FC3">
      <w:pPr>
        <w:spacing w:after="0" w:line="240" w:lineRule="auto"/>
      </w:pPr>
      <w:r>
        <w:separator/>
      </w:r>
    </w:p>
  </w:endnote>
  <w:endnote w:type="continuationSeparator" w:id="0">
    <w:p w14:paraId="3D192282" w14:textId="77777777" w:rsidR="00163008" w:rsidRDefault="001630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FD3D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A54EF" w14:textId="77777777" w:rsidR="00163008" w:rsidRDefault="00163008" w:rsidP="00E71FC3">
      <w:pPr>
        <w:spacing w:after="0" w:line="240" w:lineRule="auto"/>
      </w:pPr>
      <w:r>
        <w:separator/>
      </w:r>
    </w:p>
  </w:footnote>
  <w:footnote w:type="continuationSeparator" w:id="0">
    <w:p w14:paraId="3C70164F" w14:textId="77777777" w:rsidR="00163008" w:rsidRDefault="001630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008"/>
    <w:rsid w:val="00163008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580E5"/>
  <w15:chartTrackingRefBased/>
  <w15:docId w15:val="{A3E72431-EC04-4C11-BD5F-F9B98A8E5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630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2019-12-29T15:34:00Z</dcterms:created>
  <dcterms:modified xsi:type="dcterms:W3CDTF">2019-12-29T15:37:00Z</dcterms:modified>
</cp:coreProperties>
</file>